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719F2379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732B34">
        <w:rPr>
          <w:b/>
          <w:noProof/>
          <w:sz w:val="28"/>
        </w:rPr>
        <w:t>2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81D7B" w:rsidR="001E41F3" w:rsidRPr="00217B24" w:rsidRDefault="00E56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fldSimple w:instr=" DOCPROPERTY  Spec#  \* MERGEFORMAT ">
              <w:r w:rsidR="00A02B3F" w:rsidRPr="002F7F25">
                <w:rPr>
                  <w:b/>
                  <w:noProof/>
                  <w:sz w:val="28"/>
                </w:rPr>
                <w:t>38.21</w:t>
              </w:r>
              <w:r w:rsidR="00732B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83DAD" w:rsidR="001E41F3" w:rsidRPr="00217B24" w:rsidRDefault="00E56BF4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217B24" w:rsidRPr="002F7F25">
                <w:rPr>
                  <w:b/>
                  <w:noProof/>
                  <w:sz w:val="28"/>
                </w:rPr>
                <w:t>01</w:t>
              </w:r>
              <w:r w:rsidR="00732B34">
                <w:rPr>
                  <w:b/>
                  <w:noProof/>
                  <w:sz w:val="28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9E19D" w:rsidR="001E41F3" w:rsidRPr="00410371" w:rsidRDefault="00E56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E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F5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2B3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DC028" w:rsidR="001E41F3" w:rsidRDefault="00F51F8C" w:rsidP="00654F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2B3F" w:rsidRPr="00A02B3F">
              <w:t>C</w:t>
            </w:r>
            <w:r w:rsidR="00A02B3F" w:rsidRPr="002F7F25">
              <w:t>R for 38.21</w:t>
            </w:r>
            <w:r w:rsidR="00732B34">
              <w:t>2</w:t>
            </w:r>
            <w:r w:rsidR="00A02B3F" w:rsidRPr="002F7F25">
              <w:t xml:space="preserve"> o</w:t>
            </w:r>
            <w:r w:rsidR="00A02B3F" w:rsidRPr="00A02B3F">
              <w:t xml:space="preserve">n TRS occasions for idle/inactive UEs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CFA4F7" w:rsidR="00A02B3F" w:rsidRDefault="00F51F8C" w:rsidP="00A0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8C6AB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Pr="00F51F8C" w:rsidRDefault="00F51F8C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F51F8C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F51F8C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R2-2403847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F51F8C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B326AA8" w14:textId="77777777" w:rsidR="00F53ACE" w:rsidRPr="00F51F8C" w:rsidRDefault="00F51F8C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F51F8C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F51F8C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R2-2403848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F51F8C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5832A438" w14:textId="77777777" w:rsidR="00F53ACE" w:rsidRPr="00F51F8C" w:rsidRDefault="00F51F8C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F51F8C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F51F8C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R2-2403849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F51F8C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Pr="00F51F8C" w:rsidRDefault="00F51F8C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F51F8C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</w:r>
                            <w:r>
                              <w:fldChar w:fldCharType="separate"/>
                            </w:r>
                            <w:r w:rsidR="00F53ACE" w:rsidRPr="00F51F8C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R2-2403847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F51F8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B326AA8" w14:textId="77777777" w:rsidR="00F53ACE" w:rsidRPr="00F51F8C" w:rsidRDefault="00F51F8C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F51F8C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</w:r>
                            <w:r>
                              <w:fldChar w:fldCharType="separate"/>
                            </w:r>
                            <w:r w:rsidR="00F53ACE" w:rsidRPr="00F51F8C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R2-2403848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F51F8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5832A438" w14:textId="77777777" w:rsidR="00F53ACE" w:rsidRPr="00F51F8C" w:rsidRDefault="00F51F8C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F51F8C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</w:r>
                            <w:r>
                              <w:fldChar w:fldCharType="separate"/>
                            </w:r>
                            <w:r w:rsidR="00F53ACE" w:rsidRPr="00F51F8C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R2-2403849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F51F8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F51F8C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F51F8C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15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6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F51F8C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F51F8C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Moved from 6.1.3.1</w:t>
                                  </w:r>
                                </w:p>
                                <w:p w14:paraId="2468A568" w14:textId="77777777" w:rsidR="00F53ACE" w:rsidRPr="00A02D85" w:rsidRDefault="00F51F8C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HYPERLINK "https://www.3gpp.org/ftp//tsg_ran/WG2_RL2/TSGR2_125bis/Docs//R2-2404989.zip"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A02D85"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t>R2-2404989</w:t>
                                  </w:r>
                                  <w:r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7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All above agreed</w:t>
                                  </w:r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F51F8C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18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19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F51F8C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0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1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F51F8C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51F8C">
                              <w:rPr>
                                <w:sz w:val="18"/>
                                <w:szCs w:val="18"/>
                                <w:lang w:val="en-GB"/>
                              </w:rPr>
                              <w:t>Moved from 6.1.3.1</w:t>
                            </w:r>
                          </w:p>
                          <w:p w14:paraId="2468A568" w14:textId="77777777" w:rsidR="00F53ACE" w:rsidRPr="00A02D85" w:rsidRDefault="00F51F8C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HYPERLINK "https://www.3gpp.org/ftp//tsg_ran/WG2_RL2/TSGR2_125bis/Docs//R2-2404989.zip"</w:instrText>
                            </w:r>
                            <w:r>
                              <w:fldChar w:fldCharType="separate"/>
                            </w:r>
                            <w:r w:rsidR="00F53ACE" w:rsidRPr="00A02D85">
                              <w:rPr>
                                <w:rStyle w:val="Hyperlink"/>
                                <w:sz w:val="16"/>
                                <w:szCs w:val="16"/>
                              </w:rPr>
                              <w:t>R2-2404989</w:t>
                            </w:r>
                            <w:r>
                              <w:rPr>
                                <w:rStyle w:val="Hyperlink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2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EAED8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732B34">
              <w:rPr>
                <w:noProof/>
              </w:rPr>
              <w:t>2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A2124" w:rsidR="00A02B3F" w:rsidRDefault="00732B34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7.3.1.2.1, 7.3.1.3.8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BCD4A" w14:textId="77777777" w:rsidR="002C2693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29FC58C1" w14:textId="77777777" w:rsidR="002C2693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TS38.213 (R1-2405703)</w:t>
            </w:r>
          </w:p>
          <w:p w14:paraId="42398B96" w14:textId="50E5BB41" w:rsidR="00A02B3F" w:rsidRPr="002F7F25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5B555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36A285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C1DC8" w14:textId="77777777" w:rsidR="00732B34" w:rsidRPr="002A3818" w:rsidRDefault="00732B34" w:rsidP="00732B34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" w:name="_Toc146188109"/>
      <w:bookmarkStart w:id="2" w:name="_Toc161820134"/>
      <w:r w:rsidRPr="002A3818">
        <w:rPr>
          <w:rFonts w:ascii="Arial" w:eastAsiaTheme="minorEastAsia" w:hAnsi="Arial" w:hint="eastAsia"/>
          <w:sz w:val="22"/>
          <w:lang w:eastAsia="zh-CN"/>
        </w:rPr>
        <w:lastRenderedPageBreak/>
        <w:t>7.3.1.2.1</w:t>
      </w:r>
      <w:r w:rsidRPr="002A3818">
        <w:rPr>
          <w:rFonts w:ascii="Arial" w:eastAsiaTheme="minorEastAsia" w:hAnsi="Arial" w:hint="eastAsia"/>
          <w:sz w:val="22"/>
          <w:lang w:eastAsia="zh-CN"/>
        </w:rPr>
        <w:tab/>
        <w:t>Format 1_0</w:t>
      </w:r>
      <w:bookmarkEnd w:id="1"/>
      <w:bookmarkEnd w:id="2"/>
    </w:p>
    <w:p w14:paraId="3EDF76D8" w14:textId="77777777" w:rsidR="00732B34" w:rsidRPr="002A3818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1DDF199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T</w:t>
      </w:r>
      <w:r w:rsidRPr="002A3818">
        <w:rPr>
          <w:rFonts w:eastAsiaTheme="minorEastAsia"/>
          <w:lang w:eastAsia="zh-CN"/>
        </w:rPr>
        <w:t xml:space="preserve">he </w:t>
      </w:r>
      <w:r w:rsidRPr="002A3818">
        <w:rPr>
          <w:rFonts w:eastAsiaTheme="minorEastAsia"/>
        </w:rPr>
        <w:t>following information is transmitted by means of the DCI format</w:t>
      </w:r>
      <w:r w:rsidRPr="002A3818">
        <w:rPr>
          <w:rFonts w:eastAsiaTheme="minorEastAsia" w:hint="eastAsia"/>
          <w:lang w:eastAsia="zh-CN"/>
        </w:rPr>
        <w:t xml:space="preserve"> 1_0 with CRC scrambled by P-RNTI</w:t>
      </w:r>
      <w:r w:rsidRPr="002A3818">
        <w:rPr>
          <w:rFonts w:eastAsiaTheme="minorEastAsia"/>
          <w:lang w:eastAsia="zh-CN"/>
        </w:rPr>
        <w:t>:</w:t>
      </w:r>
    </w:p>
    <w:p w14:paraId="12E620AF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 Indicator - 2 bit</w:t>
      </w:r>
      <w:r w:rsidRPr="002A3818">
        <w:rPr>
          <w:rFonts w:eastAsiaTheme="minorEastAsia" w:hint="eastAsia"/>
          <w:lang w:eastAsia="zh-CN"/>
        </w:rPr>
        <w:t>s according to Table 7.3.1.2.1-1</w:t>
      </w:r>
      <w:r w:rsidRPr="002A3818">
        <w:rPr>
          <w:rFonts w:eastAsiaTheme="minorEastAsia"/>
          <w:lang w:eastAsia="zh-CN"/>
        </w:rPr>
        <w:t xml:space="preserve">. </w:t>
      </w:r>
    </w:p>
    <w:p w14:paraId="2180971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- </w:t>
      </w:r>
      <w:r w:rsidRPr="002A3818">
        <w:rPr>
          <w:rFonts w:eastAsiaTheme="minorEastAsia" w:hint="eastAsia"/>
          <w:lang w:eastAsia="zh-CN"/>
        </w:rPr>
        <w:t>8</w:t>
      </w:r>
      <w:r w:rsidRPr="002A3818">
        <w:rPr>
          <w:rFonts w:eastAsiaTheme="minorEastAsia"/>
          <w:lang w:eastAsia="zh-CN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s, according to Clause </w:t>
      </w:r>
      <w:r w:rsidRPr="002A3818">
        <w:rPr>
          <w:rFonts w:eastAsiaTheme="minorEastAsia"/>
          <w:lang w:eastAsia="zh-CN"/>
        </w:rPr>
        <w:t>6.5</w:t>
      </w:r>
      <w:r w:rsidRPr="002A3818">
        <w:rPr>
          <w:rFonts w:eastAsiaTheme="minorEastAsia" w:hint="eastAsia"/>
          <w:lang w:eastAsia="zh-CN"/>
        </w:rPr>
        <w:t xml:space="preserve"> of [9, TS38.331]</w:t>
      </w:r>
      <w:r w:rsidRPr="002A3818">
        <w:rPr>
          <w:rFonts w:eastAsiaTheme="minorEastAsia"/>
          <w:lang w:eastAsia="zh-CN"/>
        </w:rPr>
        <w:t>.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scheduling information for Paging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 w:hint="eastAsia"/>
          <w:lang w:eastAsia="zh-CN"/>
        </w:rPr>
        <w:t xml:space="preserve"> </w:t>
      </w:r>
      <w:ins w:id="3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 w:hint="eastAsia"/>
            <w:lang w:eastAsia="zh-CN"/>
          </w:rPr>
          <w:t xml:space="preserve"> </w:t>
        </w:r>
      </w:ins>
      <w:r w:rsidRPr="002A3818">
        <w:rPr>
          <w:rFonts w:eastAsiaTheme="minorEastAsia" w:hint="eastAsia"/>
          <w:lang w:eastAsia="zh-CN"/>
        </w:rPr>
        <w:t xml:space="preserve">is </w:t>
      </w:r>
      <w:r w:rsidRPr="002A3818">
        <w:rPr>
          <w:rFonts w:eastAsiaTheme="minorEastAsia"/>
        </w:rPr>
        <w:t>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D312C1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>Frequency domain resource assignment</w:t>
      </w:r>
      <w:r w:rsidRPr="002A3818">
        <w:rPr>
          <w:rFonts w:eastAsiaTheme="minorEastAsia"/>
        </w:rPr>
        <w:t xml:space="preserve"> -</w:t>
      </w:r>
      <w:r w:rsidRPr="002A3818">
        <w:rPr>
          <w:rFonts w:eastAsiaTheme="minorEastAsia"/>
          <w:position w:val="-12"/>
        </w:rPr>
        <w:object w:dxaOrig="3200" w:dyaOrig="440" w14:anchorId="3EA0B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9.5pt" o:ole="">
            <v:imagedata r:id="rId24" o:title=""/>
          </v:shape>
          <o:OLEObject Type="Embed" ProgID="Equation.3" ShapeID="_x0000_i1025" DrawAspect="Content" ObjectID="_1779117179" r:id="rId25"/>
        </w:object>
      </w:r>
      <w:r w:rsidRPr="002A3818">
        <w:rPr>
          <w:rFonts w:eastAsiaTheme="minorEastAsia" w:hint="eastAsia"/>
          <w:lang w:eastAsia="zh-CN"/>
        </w:rPr>
        <w:t xml:space="preserve"> bits. If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4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4274526E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</w:r>
      <w:r w:rsidRPr="002A3818">
        <w:rPr>
          <w:rFonts w:eastAsiaTheme="minorEastAsia"/>
          <w:position w:val="-10"/>
        </w:rPr>
        <w:object w:dxaOrig="820" w:dyaOrig="360" w14:anchorId="366C2D21">
          <v:shape id="_x0000_i1026" type="#_x0000_t75" style="width:34.5pt;height:15pt" o:ole="">
            <v:imagedata r:id="rId26" o:title=""/>
          </v:shape>
          <o:OLEObject Type="Embed" ProgID="Equation.3" ShapeID="_x0000_i1026" DrawAspect="Content" ObjectID="_1779117180" r:id="rId27"/>
        </w:object>
      </w:r>
      <w:r w:rsidRPr="002A3818">
        <w:rPr>
          <w:rFonts w:eastAsiaTheme="minorEastAsia"/>
          <w:lang w:eastAsia="zh-CN"/>
        </w:rPr>
        <w:t xml:space="preserve"> is the size of </w:t>
      </w:r>
      <w:r w:rsidRPr="002A3818">
        <w:rPr>
          <w:rFonts w:eastAsiaTheme="minorEastAsia" w:hint="eastAsia"/>
          <w:lang w:eastAsia="zh-CN"/>
        </w:rPr>
        <w:t>CORESET 0</w:t>
      </w:r>
    </w:p>
    <w:p w14:paraId="038B2007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Time domain resource assignment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4 bits </w:t>
      </w:r>
      <w:r w:rsidRPr="002A3818">
        <w:rPr>
          <w:rFonts w:eastAsiaTheme="minorEastAsia"/>
          <w:lang w:eastAsia="zh-CN"/>
        </w:rPr>
        <w:t>as defined in</w:t>
      </w:r>
      <w:r w:rsidRPr="002A3818">
        <w:rPr>
          <w:rFonts w:eastAsiaTheme="minorEastAsia" w:hint="eastAsia"/>
          <w:lang w:eastAsia="zh-CN"/>
        </w:rPr>
        <w:t xml:space="preserve"> Clause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  <w:lang w:eastAsia="zh-CN"/>
        </w:rPr>
        <w:t>.1.2.1 of [6, TS38.214]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5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0B586CC3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VRB-to-PRB mapping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1 bit according to Table </w:t>
      </w:r>
      <w:r w:rsidRPr="002A3818">
        <w:rPr>
          <w:rFonts w:eastAsiaTheme="minorEastAsia"/>
          <w:lang w:eastAsia="zh-CN"/>
        </w:rPr>
        <w:t>7.3.1.2.2-5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6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A511B8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</w:rPr>
        <w:t xml:space="preserve">Modulation and coding scheme -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</w:rPr>
        <w:t xml:space="preserve"> bits as defined in Clause </w:t>
      </w:r>
      <w:r w:rsidRPr="002A3818">
        <w:rPr>
          <w:rFonts w:eastAsiaTheme="minorEastAsia" w:hint="eastAsia"/>
          <w:lang w:eastAsia="zh-CN"/>
        </w:rPr>
        <w:t>5.1.3</w:t>
      </w:r>
      <w:r w:rsidRPr="002A3818">
        <w:rPr>
          <w:rFonts w:eastAsiaTheme="minorEastAsia"/>
        </w:rPr>
        <w:t xml:space="preserve"> of [</w:t>
      </w:r>
      <w:r w:rsidRPr="002A3818">
        <w:rPr>
          <w:rFonts w:eastAsiaTheme="minorEastAsia" w:hint="eastAsia"/>
          <w:lang w:eastAsia="zh-CN"/>
        </w:rPr>
        <w:t>6, TS38.214</w:t>
      </w:r>
      <w:r w:rsidRPr="002A3818">
        <w:rPr>
          <w:rFonts w:eastAsiaTheme="minorEastAsia"/>
        </w:rPr>
        <w:t>]</w:t>
      </w:r>
      <w:r w:rsidRPr="002A3818">
        <w:rPr>
          <w:rFonts w:eastAsiaTheme="minorEastAsia" w:hint="eastAsia"/>
          <w:lang w:eastAsia="zh-CN"/>
        </w:rPr>
        <w:t xml:space="preserve">, using Table 5.1.3.1-1.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7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7498F33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TB scaling </w:t>
      </w:r>
      <w:r w:rsidRPr="002A3818">
        <w:rPr>
          <w:rFonts w:eastAsiaTheme="minorEastAsia"/>
        </w:rPr>
        <w:t xml:space="preserve">- </w:t>
      </w:r>
      <w:r w:rsidRPr="002A3818">
        <w:rPr>
          <w:rFonts w:eastAsiaTheme="minorEastAsia" w:hint="eastAsia"/>
          <w:lang w:eastAsia="zh-CN"/>
        </w:rPr>
        <w:t>2</w:t>
      </w:r>
      <w:r w:rsidRPr="002A3818">
        <w:rPr>
          <w:rFonts w:eastAsiaTheme="minorEastAsia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 as defined in Clause 5.1.3.2 of [6, TS38.214].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8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2AB7462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  <w:lang w:eastAsia="zh-CN"/>
        </w:rPr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>- 1, 2, 3, 4, 5, or 6 bits</w:t>
      </w:r>
      <w:r w:rsidRPr="002A3818">
        <w:rPr>
          <w:rFonts w:eastAsiaTheme="minorEastAsia"/>
          <w:lang w:eastAsia="zh-CN"/>
        </w:rPr>
        <w:t xml:space="preserve">, where the number of bits is equal to one plus the highest value of all the </w:t>
      </w:r>
      <w:proofErr w:type="spellStart"/>
      <w:r w:rsidRPr="002A3818">
        <w:rPr>
          <w:rFonts w:eastAsiaTheme="minorEastAsia"/>
          <w:i/>
        </w:rPr>
        <w:t>indBitID</w:t>
      </w:r>
      <w:proofErr w:type="spellEnd"/>
      <w:r w:rsidRPr="002A3818">
        <w:rPr>
          <w:rFonts w:eastAsiaTheme="minorEastAsia"/>
          <w:lang w:eastAsia="zh-CN"/>
        </w:rPr>
        <w:t xml:space="preserve">(s) provided by the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r w:rsidRPr="002A3818">
        <w:rPr>
          <w:rFonts w:eastAsiaTheme="minorEastAsia"/>
          <w:lang w:eastAsia="zh-CN"/>
        </w:rPr>
        <w:t xml:space="preserve">if </w:t>
      </w:r>
      <w:r w:rsidRPr="002A3818">
        <w:rPr>
          <w:rFonts w:eastAsiaTheme="minorEastAsia"/>
        </w:rPr>
        <w:t>configured</w:t>
      </w:r>
      <w:ins w:id="9" w:author="Author">
        <w:r>
          <w:rPr>
            <w:rFonts w:eastAsiaTheme="minorEastAsia"/>
          </w:rPr>
          <w:t xml:space="preserve"> or </w:t>
        </w:r>
        <w:r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Pr="002A3818">
          <w:rPr>
            <w:rFonts w:eastAsiaTheme="minorEastAsia"/>
            <w:i/>
          </w:rPr>
          <w:t>indBitID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  <w:lang w:eastAsia="zh-CN"/>
          </w:rPr>
          <w:t xml:space="preserve">(s) provided by the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</w:rPr>
          <w:t xml:space="preserve"> </w:t>
        </w:r>
        <w:r w:rsidRPr="002A3818">
          <w:rPr>
            <w:rFonts w:eastAsiaTheme="minorEastAsia"/>
            <w:lang w:eastAsia="zh-CN"/>
          </w:rPr>
          <w:t xml:space="preserve">if </w:t>
        </w:r>
        <w:r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40BBAA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Reserved bits </w:t>
      </w:r>
      <w:r w:rsidRPr="002A3818">
        <w:rPr>
          <w:rFonts w:eastAsiaTheme="minorEastAsia"/>
          <w:lang w:eastAsia="zh-CN"/>
        </w:rPr>
        <w:t xml:space="preserve">- (8 -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) bits </w:t>
      </w:r>
      <w:r w:rsidRPr="002A3818">
        <w:rPr>
          <w:rFonts w:eastAsiaTheme="minorEastAsia"/>
        </w:rPr>
        <w:t xml:space="preserve">for operation </w:t>
      </w:r>
      <w:r w:rsidRPr="002A3818">
        <w:rPr>
          <w:rFonts w:eastAsiaTheme="minorEastAsia"/>
          <w:lang w:eastAsia="zh-CN"/>
        </w:rPr>
        <w:t>in a cell with shared spectrum channel access in frequency range 1 or for operation in a cell in frequency range 2-2; (</w:t>
      </w:r>
      <w:r w:rsidRPr="002A3818">
        <w:rPr>
          <w:rFonts w:eastAsiaTheme="minorEastAsia" w:hint="eastAsia"/>
          <w:lang w:eastAsia="zh-CN"/>
        </w:rPr>
        <w:t>6</w:t>
      </w:r>
      <w:r w:rsidRPr="002A3818">
        <w:rPr>
          <w:rFonts w:eastAsiaTheme="minorEastAsia"/>
          <w:lang w:eastAsia="zh-CN"/>
        </w:rPr>
        <w:t xml:space="preserve">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>) bit</w:t>
      </w:r>
      <w:r w:rsidRPr="002A3818">
        <w:rPr>
          <w:rFonts w:eastAsiaTheme="minorEastAsia" w:hint="eastAsia"/>
          <w:lang w:eastAsia="zh-CN"/>
        </w:rPr>
        <w:t>s</w:t>
      </w:r>
      <w:r w:rsidRPr="002A3818">
        <w:rPr>
          <w:rFonts w:eastAsiaTheme="minorEastAsia"/>
        </w:rPr>
        <w:t xml:space="preserve"> for operation </w:t>
      </w:r>
      <w:r w:rsidRPr="002A3818">
        <w:rPr>
          <w:rFonts w:eastAsia="DengXian"/>
          <w:lang w:eastAsia="zh-CN"/>
        </w:rPr>
        <w:t>in a cell without shared spectrum channel access</w:t>
      </w:r>
      <w:r w:rsidRPr="002A3818">
        <w:rPr>
          <w:rFonts w:eastAsiaTheme="minorEastAsia"/>
          <w:lang w:eastAsia="zh-CN"/>
        </w:rPr>
        <w:t xml:space="preserve">, where the value of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 is the number of bits for the field of 'TRS </w:t>
      </w:r>
      <w:bookmarkStart w:id="10" w:name="OLE_LINK13"/>
      <w:r w:rsidRPr="002A3818">
        <w:rPr>
          <w:rFonts w:eastAsiaTheme="minorEastAsia"/>
          <w:lang w:eastAsia="zh-CN"/>
        </w:rPr>
        <w:t>availability</w:t>
      </w:r>
      <w:bookmarkEnd w:id="10"/>
      <w:r w:rsidRPr="002A3818">
        <w:rPr>
          <w:rFonts w:eastAsiaTheme="minorEastAsia"/>
          <w:lang w:eastAsia="zh-CN"/>
        </w:rPr>
        <w:t xml:space="preserve"> indication' as defined above.</w:t>
      </w:r>
    </w:p>
    <w:p w14:paraId="6104B37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0C65E6C7" w14:textId="77777777" w:rsidR="00732B34" w:rsidRPr="002A3818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3C530E26" w14:textId="77777777" w:rsidR="00732B34" w:rsidRDefault="00732B34" w:rsidP="00732B34"/>
    <w:p w14:paraId="5952A7F0" w14:textId="77777777" w:rsidR="00732B34" w:rsidRPr="002A3818" w:rsidRDefault="00732B34" w:rsidP="00732B34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1" w:name="_Toc146188121"/>
      <w:bookmarkStart w:id="12" w:name="_Toc161820146"/>
      <w:r w:rsidRPr="002A3818">
        <w:rPr>
          <w:rFonts w:ascii="Arial" w:eastAsiaTheme="minorEastAsia" w:hAnsi="Arial"/>
          <w:sz w:val="22"/>
          <w:lang w:eastAsia="zh-CN"/>
        </w:rPr>
        <w:t>7.3.1.3.8</w:t>
      </w:r>
      <w:r w:rsidRPr="002A3818">
        <w:rPr>
          <w:rFonts w:ascii="Arial" w:eastAsiaTheme="minorEastAsia" w:hAnsi="Arial"/>
          <w:sz w:val="22"/>
          <w:lang w:eastAsia="zh-CN"/>
        </w:rPr>
        <w:tab/>
        <w:t>Format 2_7</w:t>
      </w:r>
      <w:bookmarkEnd w:id="11"/>
      <w:bookmarkEnd w:id="12"/>
    </w:p>
    <w:p w14:paraId="53017DC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DCI format 2_7 is used for notifying the paging early indication </w:t>
      </w:r>
      <w:r w:rsidRPr="002A3818">
        <w:rPr>
          <w:rFonts w:ascii="Times" w:eastAsia="Batang" w:hAnsi="Times"/>
          <w:bCs/>
          <w:lang w:eastAsia="zh-CN"/>
        </w:rPr>
        <w:t>and TRS availability indication for one or more UEs</w:t>
      </w:r>
      <w:r w:rsidRPr="002A3818">
        <w:rPr>
          <w:rFonts w:eastAsiaTheme="minorEastAsia"/>
          <w:lang w:eastAsia="zh-CN"/>
        </w:rPr>
        <w:t xml:space="preserve">.  </w:t>
      </w:r>
    </w:p>
    <w:p w14:paraId="7B42073D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The following information is transmitted by means of the DCI format 2_7 with CRC scrambled by </w:t>
      </w:r>
      <w:bookmarkStart w:id="13" w:name="OLE_LINK59"/>
      <w:r w:rsidRPr="002A3818">
        <w:rPr>
          <w:rFonts w:eastAsiaTheme="minorEastAsia"/>
          <w:lang w:eastAsia="zh-CN"/>
        </w:rPr>
        <w:t>PEI-RNTI</w:t>
      </w:r>
      <w:bookmarkEnd w:id="13"/>
      <w:r w:rsidRPr="002A3818">
        <w:rPr>
          <w:rFonts w:eastAsiaTheme="minorEastAsia"/>
          <w:lang w:eastAsia="zh-CN"/>
        </w:rPr>
        <w:t>:</w:t>
      </w:r>
    </w:p>
    <w:p w14:paraId="2F1C9CD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</w:rPr>
      </w:pPr>
      <w:bookmarkStart w:id="14" w:name="OLE_LINK14"/>
      <w:r w:rsidRPr="002A3818">
        <w:rPr>
          <w:rFonts w:eastAsiaTheme="minorEastAsia"/>
          <w:lang w:eastAsia="ko-KR"/>
        </w:rPr>
        <w:t>-</w:t>
      </w:r>
      <w:r w:rsidRPr="002A3818">
        <w:rPr>
          <w:rFonts w:eastAsiaTheme="minorEastAsia"/>
          <w:lang w:eastAsia="ko-KR"/>
        </w:rPr>
        <w:tab/>
        <w:t>Paging indication field</w:t>
      </w:r>
      <w:r w:rsidRPr="002A3818">
        <w:rPr>
          <w:rFonts w:eastAsiaTheme="minorEastAsia"/>
        </w:rPr>
        <w:t xml:space="preserve"> -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</w:rPr>
        <w:t xml:space="preserve"> bit(s), where</w:t>
      </w:r>
    </w:p>
    <w:p w14:paraId="77BA546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i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</m:oMath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is the number of paging occasions configured by higher layer parameter </w:t>
      </w:r>
      <w:bookmarkStart w:id="15" w:name="OLE_LINK54"/>
      <w:r w:rsidRPr="002A3818">
        <w:rPr>
          <w:rFonts w:eastAsiaTheme="minorEastAsia"/>
          <w:i/>
          <w:lang w:eastAsia="zh-CN"/>
        </w:rPr>
        <w:t>po-</w:t>
      </w:r>
      <w:proofErr w:type="spellStart"/>
      <w:r w:rsidRPr="002A3818">
        <w:rPr>
          <w:rFonts w:eastAsiaTheme="minorEastAsia"/>
          <w:i/>
          <w:lang w:eastAsia="zh-CN"/>
        </w:rPr>
        <w:t>NumPerPEI</w:t>
      </w:r>
      <w:proofErr w:type="spellEnd"/>
      <w:r w:rsidRPr="002A3818">
        <w:rPr>
          <w:rFonts w:eastAsiaTheme="minorEastAsia"/>
          <w:lang w:eastAsia="zh-CN"/>
        </w:rPr>
        <w:t xml:space="preserve"> </w:t>
      </w:r>
      <w:bookmarkEnd w:id="15"/>
      <w:r w:rsidRPr="002A3818">
        <w:rPr>
          <w:rFonts w:eastAsiaTheme="minorEastAsia"/>
          <w:lang w:eastAsia="zh-CN"/>
        </w:rPr>
        <w:t xml:space="preserve">as defined in Clause 10.4A </w:t>
      </w:r>
      <w:r w:rsidRPr="002A3818">
        <w:rPr>
          <w:rFonts w:eastAsiaTheme="minorEastAsia" w:hint="eastAsia"/>
          <w:lang w:eastAsia="zh-CN"/>
        </w:rPr>
        <w:t>in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</w:t>
      </w:r>
      <w:r w:rsidRPr="002A3818">
        <w:rPr>
          <w:rFonts w:eastAsiaTheme="minorEastAsia"/>
          <w:lang w:eastAsia="zh-CN"/>
        </w:rPr>
        <w:t>;</w:t>
      </w:r>
    </w:p>
    <w:p w14:paraId="4244BAE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  <w:lang w:eastAsia="zh-CN"/>
        </w:rPr>
        <w:t xml:space="preserve">is the number of sub-groups of a paging occasion configured by higher layer parameter </w:t>
      </w:r>
      <w:proofErr w:type="spellStart"/>
      <w:r w:rsidRPr="002A3818">
        <w:rPr>
          <w:rFonts w:eastAsiaTheme="minorEastAsia"/>
          <w:i/>
          <w:lang w:eastAsia="zh-CN"/>
        </w:rPr>
        <w:t>subgroupsNumPerPO</w:t>
      </w:r>
      <w:proofErr w:type="spellEnd"/>
      <w:r w:rsidRPr="002A3818">
        <w:rPr>
          <w:rFonts w:eastAsiaTheme="minorEastAsia"/>
        </w:rPr>
        <w:t>.</w:t>
      </w:r>
    </w:p>
    <w:p w14:paraId="61C2EE7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  <w:t>Each bit in the field indicates one UE subgroup of a paging occasion.</w:t>
      </w:r>
    </w:p>
    <w:bookmarkEnd w:id="14"/>
    <w:p w14:paraId="0E43D83A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lastRenderedPageBreak/>
        <w:t>-</w:t>
      </w:r>
      <w:r w:rsidRPr="002A3818">
        <w:rPr>
          <w:rFonts w:eastAsiaTheme="minorEastAsia"/>
          <w:lang w:eastAsia="zh-CN"/>
        </w:rPr>
        <w:tab/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 xml:space="preserve">- 1, 2, 3, 4, 5, or 6 bits, where the number of bits is equal to one plus the highest value of all the </w:t>
      </w:r>
      <w:proofErr w:type="spellStart"/>
      <w:r w:rsidRPr="002A3818">
        <w:rPr>
          <w:rFonts w:eastAsiaTheme="minorEastAsia"/>
          <w:i/>
        </w:rPr>
        <w:t>indBitID</w:t>
      </w:r>
      <w:proofErr w:type="spellEnd"/>
      <w:r w:rsidRPr="002A3818">
        <w:rPr>
          <w:rFonts w:eastAsiaTheme="minorEastAsia"/>
        </w:rPr>
        <w:t xml:space="preserve">(s) provided by the </w:t>
      </w:r>
      <w:proofErr w:type="spellStart"/>
      <w:r w:rsidRPr="002A3818">
        <w:rPr>
          <w:rFonts w:eastAsiaTheme="minorEastAsia" w:hint="eastAsia"/>
          <w:i/>
          <w:lang w:eastAsia="zh-CN"/>
        </w:rPr>
        <w:t>trs</w:t>
      </w:r>
      <w:r w:rsidRPr="002A3818">
        <w:rPr>
          <w:rFonts w:eastAsiaTheme="minorEastAsia"/>
          <w:i/>
        </w:rPr>
        <w:t>-ResourceSetConfig</w:t>
      </w:r>
      <w:proofErr w:type="spellEnd"/>
      <w:r w:rsidRPr="002A3818">
        <w:rPr>
          <w:rFonts w:eastAsiaTheme="minorEastAsia"/>
          <w:lang w:eastAsia="zh-CN"/>
        </w:rPr>
        <w:t xml:space="preserve"> if </w:t>
      </w:r>
      <w:r w:rsidRPr="002A3818">
        <w:rPr>
          <w:rFonts w:eastAsiaTheme="minorEastAsia"/>
        </w:rPr>
        <w:t>configured</w:t>
      </w:r>
      <w:ins w:id="16" w:author="Author">
        <w:r>
          <w:rPr>
            <w:rFonts w:eastAsiaTheme="minorEastAsia"/>
          </w:rPr>
          <w:t xml:space="preserve"> or </w:t>
        </w:r>
        <w:r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Pr="002A3818">
          <w:rPr>
            <w:rFonts w:eastAsiaTheme="minorEastAsia"/>
            <w:i/>
          </w:rPr>
          <w:t>indBitID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  <w:lang w:eastAsia="zh-CN"/>
          </w:rPr>
          <w:t xml:space="preserve">(s) provided by the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</w:rPr>
          <w:t xml:space="preserve"> </w:t>
        </w:r>
        <w:r w:rsidRPr="002A3818">
          <w:rPr>
            <w:rFonts w:eastAsiaTheme="minorEastAsia"/>
            <w:lang w:eastAsia="zh-CN"/>
          </w:rPr>
          <w:t xml:space="preserve">if </w:t>
        </w:r>
        <w:r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BCADFFE" w14:textId="77777777" w:rsidR="00732B34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2A3818">
        <w:rPr>
          <w:rFonts w:eastAsiaTheme="minorEastAsia" w:hint="eastAsia"/>
          <w:lang w:eastAsia="zh-CN"/>
        </w:rPr>
        <w:t xml:space="preserve">The size of DCI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 w:hint="eastAsia"/>
          <w:lang w:eastAsia="zh-CN"/>
        </w:rPr>
        <w:t xml:space="preserve"> is</w:t>
      </w:r>
      <w:r w:rsidRPr="002A3818">
        <w:rPr>
          <w:rFonts w:eastAsiaTheme="minorEastAsia"/>
          <w:lang w:eastAsia="zh-CN"/>
        </w:rPr>
        <w:t xml:space="preserve"> indicated by the higher layer parameter </w:t>
      </w:r>
      <w:r w:rsidRPr="002A3818">
        <w:rPr>
          <w:rFonts w:eastAsiaTheme="minorEastAsia"/>
          <w:i/>
          <w:lang w:eastAsia="zh-CN"/>
        </w:rPr>
        <w:t>payloadSizeDCI-2-7</w:t>
      </w:r>
      <w:r w:rsidRPr="002A3818">
        <w:rPr>
          <w:rFonts w:eastAsiaTheme="minorEastAsia" w:hint="eastAsia"/>
          <w:lang w:eastAsia="zh-CN"/>
        </w:rPr>
        <w:t xml:space="preserve">, according to Clause </w:t>
      </w:r>
      <w:r w:rsidRPr="002A3818">
        <w:rPr>
          <w:rFonts w:eastAsiaTheme="minorEastAsia"/>
          <w:lang w:eastAsia="zh-CN"/>
        </w:rPr>
        <w:t>10.4A</w:t>
      </w:r>
      <w:r w:rsidRPr="002A3818">
        <w:rPr>
          <w:rFonts w:eastAsiaTheme="minorEastAsia" w:hint="eastAsia"/>
          <w:lang w:eastAsia="zh-CN"/>
        </w:rPr>
        <w:t xml:space="preserve"> of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38.213].</w:t>
      </w:r>
      <w:r w:rsidRPr="002A3818">
        <w:rPr>
          <w:rFonts w:eastAsiaTheme="minorEastAsia"/>
          <w:lang w:eastAsia="zh-CN"/>
        </w:rPr>
        <w:t xml:space="preserve"> The number of information bits in format 2_7 shall be equal to or less than </w:t>
      </w:r>
      <w:r w:rsidRPr="002A3818">
        <w:rPr>
          <w:rFonts w:eastAsiaTheme="minorEastAsia"/>
        </w:rPr>
        <w:t xml:space="preserve">the payload </w:t>
      </w:r>
      <w:r w:rsidRPr="002A3818">
        <w:rPr>
          <w:rFonts w:eastAsiaTheme="minorEastAsia" w:hint="eastAsia"/>
          <w:lang w:eastAsia="zh-CN"/>
        </w:rPr>
        <w:t xml:space="preserve">size of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/>
        </w:rPr>
        <w:t xml:space="preserve">. </w:t>
      </w:r>
      <w:r w:rsidRPr="002A3818">
        <w:rPr>
          <w:rFonts w:eastAsiaTheme="minorEastAsia"/>
          <w:lang w:eastAsia="zh-CN"/>
        </w:rPr>
        <w:t>If the number of information bits in format 2_7 is less than the size of format 2_7, the remaining bits are reserved</w:t>
      </w:r>
      <w:r w:rsidRPr="002A3818">
        <w:rPr>
          <w:rFonts w:eastAsiaTheme="minorEastAsia"/>
        </w:rPr>
        <w:t>.</w:t>
      </w:r>
    </w:p>
    <w:p w14:paraId="10FFF29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68C9CD36" w14:textId="0F029362" w:rsidR="001E41F3" w:rsidRPr="00732B34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sectPr w:rsidR="001E41F3" w:rsidRPr="00732B3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C2693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C6AB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BF4"/>
    <w:rsid w:val="00EB09B7"/>
    <w:rsid w:val="00EE7D7C"/>
    <w:rsid w:val="00F25D98"/>
    <w:rsid w:val="00F300FB"/>
    <w:rsid w:val="00F51F8C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/tsg_ran/WG2_RL2/TSGR2_125bis/Docs//R2-2404698.zip" TargetMode="External"/><Relationship Id="rId18" Type="http://schemas.openxmlformats.org/officeDocument/2006/relationships/hyperlink" Target="https://www.3gpp.org/ftp//tsg_ran/WG2_RL2/TSGR2_125bis/Docs//R2-2404698.zip" TargetMode="External"/><Relationship Id="rId26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hyperlink" Target="https://www.3gpp.org/ftp//tsg_ran/WG2_RL2/TSGR2_125bis/Docs//R2-240384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www.3gpp.org/ftp//tsg_ran/WG2_RL2/TSGR2_125bis/Docs//R2-2403849.zip" TargetMode="External"/><Relationship Id="rId25" Type="http://schemas.openxmlformats.org/officeDocument/2006/relationships/oleObject" Target="embeddings/oleObject1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/tsg_ran/WG2_RL2/TSGR2_125bis/Docs//R2-2403848.zip" TargetMode="External"/><Relationship Id="rId20" Type="http://schemas.openxmlformats.org/officeDocument/2006/relationships/hyperlink" Target="https://www.3gpp.org/ftp//tsg_ran/WG2_RL2/TSGR2_125bis/Docs//R2-2404988.zip" TargetMode="External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/tsg_ran/WG2_RL2/TSGR2_125bis/Docs//R2-2404988.zip" TargetMode="External"/><Relationship Id="rId23" Type="http://schemas.openxmlformats.org/officeDocument/2006/relationships/header" Target="header1.xml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3847.zip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/tsg_ran/WG2_RL2/TSGR2_125bis/Docs//R2-2403847.zip" TargetMode="External"/><Relationship Id="rId22" Type="http://schemas.openxmlformats.org/officeDocument/2006/relationships/hyperlink" Target="https://www.3gpp.org/ftp//tsg_ran/WG2_RL2/TSGR2_125bis/Docs//R2-2403849.zip" TargetMode="External"/><Relationship Id="rId27" Type="http://schemas.openxmlformats.org/officeDocument/2006/relationships/oleObject" Target="embeddings/oleObject2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937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14</cp:revision>
  <cp:lastPrinted>1899-12-31T23:00:00Z</cp:lastPrinted>
  <dcterms:created xsi:type="dcterms:W3CDTF">2024-05-23T23:32:00Z</dcterms:created>
  <dcterms:modified xsi:type="dcterms:W3CDTF">2024-06-05T16:17:00Z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